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9C2" w:rsidRPr="004A6642" w:rsidRDefault="00C029C2" w:rsidP="00AB274D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587890010" r:id="rId5"/>
        </w:object>
      </w:r>
    </w:p>
    <w:p w:rsidR="00C029C2" w:rsidRPr="004A6642" w:rsidRDefault="00C029C2" w:rsidP="00AB274D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C029C2" w:rsidRPr="004A6642" w:rsidRDefault="00C029C2" w:rsidP="00AB274D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C029C2" w:rsidRPr="004A6642" w:rsidRDefault="00C029C2" w:rsidP="00AB274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029C2" w:rsidRPr="004A6642" w:rsidRDefault="00C029C2" w:rsidP="00AB274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029C2" w:rsidRPr="00F30895" w:rsidRDefault="00C029C2" w:rsidP="00AB274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029C2" w:rsidRPr="004A6642" w:rsidRDefault="00C029C2" w:rsidP="00AB274D">
      <w:pPr>
        <w:jc w:val="center"/>
        <w:rPr>
          <w:b/>
          <w:i/>
          <w:color w:val="000000"/>
          <w:sz w:val="28"/>
        </w:rPr>
      </w:pPr>
    </w:p>
    <w:p w:rsidR="00C029C2" w:rsidRPr="004A6642" w:rsidRDefault="00C029C2" w:rsidP="00AB274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C029C2" w:rsidRDefault="00C029C2" w:rsidP="00AB274D">
      <w:pPr>
        <w:rPr>
          <w:b/>
          <w:color w:val="000000"/>
        </w:rPr>
      </w:pPr>
    </w:p>
    <w:p w:rsidR="00C029C2" w:rsidRPr="006953B1" w:rsidRDefault="00C029C2" w:rsidP="00AB274D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C029C2" w:rsidRPr="004A6642" w:rsidRDefault="00C029C2" w:rsidP="00AB274D">
      <w:pPr>
        <w:rPr>
          <w:color w:val="000000"/>
        </w:rPr>
      </w:pPr>
    </w:p>
    <w:p w:rsidR="00C029C2" w:rsidRPr="00891B68" w:rsidRDefault="00C029C2" w:rsidP="00AB274D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0000 га"/>
        </w:smartTagPr>
        <w:r>
          <w:rPr>
            <w:color w:val="000000"/>
            <w:sz w:val="28"/>
            <w:szCs w:val="28"/>
          </w:rPr>
          <w:t>9,0000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C029C2" w:rsidRPr="00891B68" w:rsidRDefault="00C029C2" w:rsidP="00895C07">
      <w:pPr>
        <w:pStyle w:val="NoSpacing"/>
        <w:rPr>
          <w:color w:val="000000"/>
          <w:sz w:val="28"/>
          <w:szCs w:val="28"/>
        </w:rPr>
      </w:pPr>
    </w:p>
    <w:p w:rsidR="00C029C2" w:rsidRPr="004A6642" w:rsidRDefault="00C029C2" w:rsidP="00AB274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0000 га"/>
        </w:smartTagPr>
        <w:r>
          <w:rPr>
            <w:color w:val="000000"/>
            <w:sz w:val="28"/>
            <w:szCs w:val="28"/>
          </w:rPr>
          <w:t xml:space="preserve">9,0000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2324285700:08:027:0001,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C029C2" w:rsidRPr="004A6642" w:rsidRDefault="00C029C2" w:rsidP="00AB274D">
      <w:pPr>
        <w:pStyle w:val="NoSpacing"/>
        <w:ind w:firstLine="709"/>
        <w:rPr>
          <w:color w:val="000000"/>
          <w:sz w:val="28"/>
          <w:szCs w:val="28"/>
        </w:rPr>
      </w:pPr>
    </w:p>
    <w:p w:rsidR="00C029C2" w:rsidRPr="004A6642" w:rsidRDefault="00C029C2" w:rsidP="00AB274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0000 га"/>
        </w:smartTagPr>
        <w:r>
          <w:rPr>
            <w:color w:val="000000"/>
            <w:sz w:val="28"/>
            <w:szCs w:val="28"/>
          </w:rPr>
          <w:t xml:space="preserve">9,0000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2324285700:08:027:0001,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C029C2" w:rsidRPr="004A6642" w:rsidRDefault="00C029C2" w:rsidP="00AB274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C029C2" w:rsidRPr="004A6642" w:rsidRDefault="00C029C2" w:rsidP="00AB274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029C2" w:rsidRPr="004A6642" w:rsidRDefault="00C029C2" w:rsidP="00AB274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029C2" w:rsidRPr="004A6642" w:rsidRDefault="00C029C2" w:rsidP="00AB274D">
      <w:pPr>
        <w:pStyle w:val="NoSpacing"/>
        <w:ind w:firstLine="709"/>
        <w:rPr>
          <w:color w:val="000000"/>
          <w:sz w:val="28"/>
          <w:szCs w:val="28"/>
        </w:rPr>
      </w:pPr>
    </w:p>
    <w:p w:rsidR="00C029C2" w:rsidRDefault="00C029C2" w:rsidP="00AB274D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p w:rsidR="00C029C2" w:rsidRPr="00331F26" w:rsidRDefault="00C029C2" w:rsidP="00F15972">
      <w:r w:rsidRPr="00331F26">
        <w:t xml:space="preserve">Проект рішення підготовлений </w:t>
      </w:r>
    </w:p>
    <w:p w:rsidR="00C029C2" w:rsidRPr="00331F26" w:rsidRDefault="00C029C2" w:rsidP="00F15972">
      <w:pPr>
        <w:spacing w:line="240" w:lineRule="exact"/>
      </w:pPr>
      <w:r w:rsidRPr="00331F26">
        <w:t>відділом організаційної роботи</w:t>
      </w:r>
    </w:p>
    <w:p w:rsidR="00C029C2" w:rsidRPr="00331F26" w:rsidRDefault="00C029C2" w:rsidP="00F15972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C029C2" w:rsidRPr="00331F26" w:rsidRDefault="00C029C2" w:rsidP="00F15972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C029C2" w:rsidRPr="00331F26" w:rsidRDefault="00C029C2" w:rsidP="00F15972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C029C2" w:rsidRPr="00331F26" w:rsidRDefault="00C029C2" w:rsidP="00F15972">
      <w:pPr>
        <w:spacing w:line="240" w:lineRule="exact"/>
      </w:pPr>
    </w:p>
    <w:p w:rsidR="00C029C2" w:rsidRPr="00AC2627" w:rsidRDefault="00C029C2" w:rsidP="00F15972">
      <w:pPr>
        <w:spacing w:line="240" w:lineRule="exact"/>
      </w:pPr>
      <w:r w:rsidRPr="00331F26">
        <w:t>Аркуш погодження додається.</w:t>
      </w:r>
    </w:p>
    <w:p w:rsidR="00C029C2" w:rsidRPr="00DA3798" w:rsidRDefault="00C029C2" w:rsidP="00C54D27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C029C2" w:rsidRPr="00DA3798" w:rsidRDefault="00C029C2" w:rsidP="00C54D27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C029C2" w:rsidRDefault="00C029C2" w:rsidP="00C54D27">
      <w:pPr>
        <w:pStyle w:val="NoSpacing"/>
        <w:rPr>
          <w:color w:val="000000"/>
          <w:sz w:val="28"/>
          <w:szCs w:val="28"/>
          <w:lang w:val="ru-RU"/>
        </w:rPr>
      </w:pPr>
    </w:p>
    <w:p w:rsidR="00C029C2" w:rsidRDefault="00C029C2" w:rsidP="00C54D27">
      <w:pPr>
        <w:pStyle w:val="NoSpacing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0000 га"/>
        </w:smartTagPr>
        <w:r>
          <w:rPr>
            <w:color w:val="000000"/>
            <w:sz w:val="28"/>
            <w:szCs w:val="28"/>
          </w:rPr>
          <w:t>9,0000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C029C2" w:rsidRDefault="00C029C2" w:rsidP="00C54D27">
      <w:pPr>
        <w:spacing w:line="240" w:lineRule="exact"/>
        <w:ind w:firstLine="709"/>
        <w:jc w:val="both"/>
        <w:rPr>
          <w:b/>
          <w:color w:val="000000"/>
        </w:rPr>
      </w:pPr>
    </w:p>
    <w:p w:rsidR="00C029C2" w:rsidRDefault="00C029C2" w:rsidP="00C54D2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C029C2" w:rsidRDefault="00C029C2" w:rsidP="00C54D27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кумулятивно залежно від дати проведення нормативної грошової оцінки земель.</w:t>
      </w:r>
    </w:p>
    <w:p w:rsidR="00C029C2" w:rsidRDefault="00C029C2" w:rsidP="00C54D27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r>
        <w:rPr>
          <w:sz w:val="28"/>
          <w:szCs w:val="28"/>
        </w:rPr>
        <w:t>Головним управлінням Держгеокадастру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C029C2" w:rsidRDefault="00C029C2" w:rsidP="00C54D27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C029C2" w:rsidRDefault="00C029C2" w:rsidP="00C54D27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C029C2" w:rsidRPr="00715E9F" w:rsidRDefault="00C029C2" w:rsidP="00C54D27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C029C2" w:rsidRPr="00715E9F" w:rsidRDefault="00C029C2" w:rsidP="00C54D27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C029C2" w:rsidRDefault="00C029C2" w:rsidP="00AB274D">
      <w:pPr>
        <w:pStyle w:val="NoSpacing"/>
        <w:rPr>
          <w:color w:val="000000"/>
          <w:sz w:val="28"/>
          <w:szCs w:val="28"/>
        </w:rPr>
      </w:pPr>
    </w:p>
    <w:p w:rsidR="00C029C2" w:rsidRDefault="00C029C2" w:rsidP="00AB274D">
      <w:pPr>
        <w:jc w:val="both"/>
      </w:pPr>
    </w:p>
    <w:sectPr w:rsidR="00C029C2" w:rsidSect="0031466C"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74D"/>
    <w:rsid w:val="002120BE"/>
    <w:rsid w:val="0031466C"/>
    <w:rsid w:val="00331F26"/>
    <w:rsid w:val="00380D8D"/>
    <w:rsid w:val="004A6642"/>
    <w:rsid w:val="005C7C82"/>
    <w:rsid w:val="006953B1"/>
    <w:rsid w:val="00715E9F"/>
    <w:rsid w:val="00730F8B"/>
    <w:rsid w:val="00756BB3"/>
    <w:rsid w:val="00891B68"/>
    <w:rsid w:val="00895C07"/>
    <w:rsid w:val="00AB274D"/>
    <w:rsid w:val="00AC2627"/>
    <w:rsid w:val="00B4692B"/>
    <w:rsid w:val="00B96385"/>
    <w:rsid w:val="00C029C2"/>
    <w:rsid w:val="00C455E4"/>
    <w:rsid w:val="00C54D27"/>
    <w:rsid w:val="00C73882"/>
    <w:rsid w:val="00CF4522"/>
    <w:rsid w:val="00D444FA"/>
    <w:rsid w:val="00DA3798"/>
    <w:rsid w:val="00F15972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74D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4D2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274D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274D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B274D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4D2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B274D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B274D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B274D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AB274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AB274D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C54D27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2540</Words>
  <Characters>1449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2018-05-15T05:45:00Z</dcterms:created>
  <dcterms:modified xsi:type="dcterms:W3CDTF">2018-05-15T08:47:00Z</dcterms:modified>
</cp:coreProperties>
</file>